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37F3F554" w14:textId="3A600357" w:rsidR="00974D3C" w:rsidRDefault="00693C0C"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w:t>
      </w:r>
      <w:r w:rsidR="009A09E8" w:rsidRPr="00861B08">
        <w:rPr>
          <w:rFonts w:ascii="Arial" w:hAnsi="Arial"/>
        </w:rPr>
        <w:t>the</w:t>
      </w:r>
      <w:r w:rsidR="009A09E8">
        <w:rPr>
          <w:rFonts w:ascii="Arial" w:hAnsi="Arial"/>
          <w:i/>
          <w:iCs/>
        </w:rPr>
        <w:t xml:space="preserve"> </w:t>
      </w:r>
      <w:hyperlink r:id="rId10" w:history="1">
        <w:r w:rsidR="00861B08" w:rsidRPr="008D323B">
          <w:rPr>
            <w:rStyle w:val="Hyperlink"/>
            <w:rFonts w:ascii="Arial" w:hAnsi="Arial" w:cs="Arial"/>
          </w:rPr>
          <w:t>https://www.canva.com/design/DAG-l8ppmWw/cyzZx25wZcoGavbTfyUN6A/edit?utm_content=DAG-l8ppmWw&amp;utm_campaign=designshare&amp;utm_medium=link2&amp;ut</w:t>
        </w:r>
        <w:r w:rsidR="00861B08" w:rsidRPr="008D323B">
          <w:rPr>
            <w:rStyle w:val="Hyperlink"/>
            <w:rFonts w:ascii="Arial" w:hAnsi="Arial" w:cs="Arial"/>
          </w:rPr>
          <w:t>m</w:t>
        </w:r>
        <w:r w:rsidR="00861B08" w:rsidRPr="008D323B">
          <w:rPr>
            <w:rStyle w:val="Hyperlink"/>
            <w:rFonts w:ascii="Arial" w:hAnsi="Arial" w:cs="Arial"/>
          </w:rPr>
          <w:t>_source=sharebutton</w:t>
        </w:r>
      </w:hyperlink>
    </w:p>
    <w:p w14:paraId="1C7E7058" w14:textId="77777777" w:rsidR="00861B08" w:rsidRPr="00861B08" w:rsidRDefault="00861B08" w:rsidP="00F5141C">
      <w:pPr>
        <w:rPr>
          <w:rFonts w:ascii="Arial" w:hAnsi="Arial" w:cs="Arial"/>
        </w:rPr>
      </w:pPr>
    </w:p>
    <w:p w14:paraId="6F276352" w14:textId="57CB93DA" w:rsidR="00405A56" w:rsidRDefault="003D33F7" w:rsidP="00F5141C">
      <w:pPr>
        <w:rPr>
          <w:rFonts w:ascii="Arial" w:hAnsi="Arial"/>
          <w:i/>
          <w:iCs/>
        </w:rPr>
      </w:pPr>
      <w:r w:rsidRPr="00974D3C">
        <w:rPr>
          <w:rFonts w:ascii="Arial" w:hAnsi="Arial" w:cs="Arial"/>
          <w:i/>
          <w:iCs/>
        </w:rPr>
        <w:t>HK</w:t>
      </w:r>
      <w:r>
        <w:rPr>
          <w:rFonts w:ascii="Arial" w:hAnsi="Arial"/>
          <w:i/>
          <w:iCs/>
        </w:rPr>
        <w:t xml:space="preserve">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19883D20" w14:textId="7FC98E1C" w:rsidR="00F77672" w:rsidRPr="00F77672" w:rsidRDefault="008B222E" w:rsidP="00F77672">
      <w:pPr>
        <w:rPr>
          <w:rFonts w:ascii="Arial" w:hAnsi="Arial"/>
        </w:rPr>
      </w:pPr>
      <w:r>
        <w:rPr>
          <w:rFonts w:ascii="Arial" w:hAnsi="Arial"/>
        </w:rPr>
        <w:t xml:space="preserve">Join us for </w:t>
      </w:r>
      <w:r w:rsidR="00356A03" w:rsidRPr="00356A03">
        <w:rPr>
          <w:rFonts w:ascii="Arial" w:hAnsi="Arial"/>
        </w:rPr>
        <w:t>“</w:t>
      </w:r>
      <w:proofErr w:type="spellStart"/>
      <w:r w:rsidR="00356A03" w:rsidRPr="00356A03">
        <w:rPr>
          <w:rFonts w:ascii="Arial" w:hAnsi="Arial"/>
        </w:rPr>
        <w:t>babisyakat̄ek</w:t>
      </w:r>
      <w:proofErr w:type="spellEnd"/>
      <w:r w:rsidR="00356A03" w:rsidRPr="00356A03">
        <w:rPr>
          <w:rFonts w:ascii="Arial" w:hAnsi="Arial"/>
        </w:rPr>
        <w:t xml:space="preserve"> ‘it is beaded’</w:t>
      </w:r>
      <w:r w:rsidR="00356A03" w:rsidRPr="00356A03">
        <w:rPr>
          <w:rFonts w:ascii="Arial" w:hAnsi="Arial"/>
          <w:bCs/>
        </w:rPr>
        <w:t>,” an</w:t>
      </w:r>
      <w:r w:rsidR="00356A03" w:rsidRPr="00356A03">
        <w:rPr>
          <w:rFonts w:ascii="Arial" w:hAnsi="Arial"/>
        </w:rPr>
        <w:t xml:space="preserve"> interactive presentation and demonstration by Tara Mitchell that will take place on [Date] at [Time] at [Location and Address of Presentation].</w:t>
      </w:r>
      <w:r w:rsidR="00F77672" w:rsidRPr="00F77672">
        <w:rPr>
          <w:rFonts w:ascii="Arial" w:hAnsi="Arial"/>
        </w:rPr>
        <w:t>This presentation shares the history, cultural significance, and living tradition of beadwork within the Prairie Band Potawatomi Nation. Tara Mitchell will discuss the role of beadwork as both an art form and a means of storytelling, identity, and cultural continuity. The presentation highlights how beadwork knowledge is passed down through generations, emphasizing the importance of family, community, and intergenerational teaching in preserving this tradition. Through live beading demonstrations, audience members will gain insight into traditional techniques, materials, and the time, care, and meaning embedded in each piece. This presentation is designed to foster understanding, appreciation, and respect for Potawatomi culture across communities.</w:t>
      </w:r>
    </w:p>
    <w:p w14:paraId="3D12B0B0" w14:textId="1A1B730E" w:rsidR="00506C8A" w:rsidRPr="00506C8A" w:rsidRDefault="00506C8A" w:rsidP="00506C8A">
      <w:pPr>
        <w:rPr>
          <w:rFonts w:ascii="Arial" w:hAnsi="Arial"/>
        </w:rPr>
      </w:pPr>
    </w:p>
    <w:p w14:paraId="21B16F31" w14:textId="7956113C" w:rsidR="00321305"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1F643C3F" w14:textId="77777777" w:rsidR="00F77672" w:rsidRDefault="00F77672" w:rsidP="00F5141C">
      <w:pPr>
        <w:rPr>
          <w:rFonts w:ascii="Arial" w:hAnsi="Arial"/>
        </w:rPr>
      </w:pPr>
    </w:p>
    <w:p w14:paraId="29F7DDDC" w14:textId="115A93BE" w:rsidR="00F77672" w:rsidRDefault="00F77672" w:rsidP="00F5141C">
      <w:pPr>
        <w:rPr>
          <w:rFonts w:ascii="Arial" w:hAnsi="Arial"/>
        </w:rPr>
      </w:pPr>
      <w:r>
        <w:rPr>
          <w:rFonts w:ascii="Arial" w:hAnsi="Arial"/>
        </w:rPr>
        <w:t>Image courtesy of Tara Mitchell.</w:t>
      </w:r>
    </w:p>
    <w:p w14:paraId="31D34849" w14:textId="77777777" w:rsidR="00321305" w:rsidRDefault="00321305"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04435"/>
    <w:rsid w:val="00023473"/>
    <w:rsid w:val="0005593B"/>
    <w:rsid w:val="000A2129"/>
    <w:rsid w:val="000A4C31"/>
    <w:rsid w:val="000C7251"/>
    <w:rsid w:val="000D02AF"/>
    <w:rsid w:val="00101319"/>
    <w:rsid w:val="00172BB5"/>
    <w:rsid w:val="00182B2D"/>
    <w:rsid w:val="001D7D30"/>
    <w:rsid w:val="001E18DC"/>
    <w:rsid w:val="0020728B"/>
    <w:rsid w:val="0021581F"/>
    <w:rsid w:val="00250E9C"/>
    <w:rsid w:val="002B7B06"/>
    <w:rsid w:val="00321305"/>
    <w:rsid w:val="00321389"/>
    <w:rsid w:val="0033197C"/>
    <w:rsid w:val="00356A03"/>
    <w:rsid w:val="003904A0"/>
    <w:rsid w:val="003D33F7"/>
    <w:rsid w:val="00405A56"/>
    <w:rsid w:val="004512D9"/>
    <w:rsid w:val="00487C83"/>
    <w:rsid w:val="004B646C"/>
    <w:rsid w:val="004F7520"/>
    <w:rsid w:val="00506C8A"/>
    <w:rsid w:val="005241C4"/>
    <w:rsid w:val="00534683"/>
    <w:rsid w:val="00581AA9"/>
    <w:rsid w:val="0059564A"/>
    <w:rsid w:val="006264D6"/>
    <w:rsid w:val="00631235"/>
    <w:rsid w:val="00690D47"/>
    <w:rsid w:val="00693C0C"/>
    <w:rsid w:val="006B1D59"/>
    <w:rsid w:val="007358C4"/>
    <w:rsid w:val="00735C40"/>
    <w:rsid w:val="007618FC"/>
    <w:rsid w:val="00786F0A"/>
    <w:rsid w:val="007C0333"/>
    <w:rsid w:val="007E0BC4"/>
    <w:rsid w:val="00861B08"/>
    <w:rsid w:val="008B222E"/>
    <w:rsid w:val="00903546"/>
    <w:rsid w:val="009309FD"/>
    <w:rsid w:val="00964C9F"/>
    <w:rsid w:val="00974D3C"/>
    <w:rsid w:val="00994B58"/>
    <w:rsid w:val="009A09E8"/>
    <w:rsid w:val="009E6917"/>
    <w:rsid w:val="009F009B"/>
    <w:rsid w:val="00A075FC"/>
    <w:rsid w:val="00A25917"/>
    <w:rsid w:val="00A57486"/>
    <w:rsid w:val="00A9143F"/>
    <w:rsid w:val="00AA6276"/>
    <w:rsid w:val="00AC08EF"/>
    <w:rsid w:val="00AD537C"/>
    <w:rsid w:val="00B469DC"/>
    <w:rsid w:val="00C01CFD"/>
    <w:rsid w:val="00C32CD9"/>
    <w:rsid w:val="00C56C3B"/>
    <w:rsid w:val="00CA10F9"/>
    <w:rsid w:val="00D12ED1"/>
    <w:rsid w:val="00D74216"/>
    <w:rsid w:val="00DB6070"/>
    <w:rsid w:val="00E87C6B"/>
    <w:rsid w:val="00E9711C"/>
    <w:rsid w:val="00F12114"/>
    <w:rsid w:val="00F40136"/>
    <w:rsid w:val="00F5141C"/>
    <w:rsid w:val="00F5684B"/>
    <w:rsid w:val="00F60257"/>
    <w:rsid w:val="00F64E11"/>
    <w:rsid w:val="00F77672"/>
    <w:rsid w:val="00FD2389"/>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l8ppmWw/cyzZx25wZcoGavbTfyUN6A/edit?utm_content=DAG-l8ppmWw&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l8ppmWw/cyzZx25wZcoGavbTfyUN6A/edit?utm_content=DAG-l8ppmWw&amp;utm_campaign=designshare&amp;utm_medium=link2&amp;utm_source=sharebutton?utm_content=DAG-l8ppmWw&amp;utm_campaign=designshare&amp;utm_medium=link2&amp;utm_source=sharebutton?utm_content=DAG-gyJxTk4&amp;utm_campaign=designshare&amp;utm_medium=link2&amp;utm_source=sharebutton?utm_content=DAG-gLkpV88&amp;utm_campaign=designshare&amp;utm_medium=link2&amp;utm_source=sharebutton?utm_content=DAG-buKyKHI&amp;utm_campaign=designshare&amp;utm_medium=link2&amp;utm_source=sharebutton?utm_content=DAG-bvjihOs&amp;utm_campaign=designshare&amp;utm_medium=link2&amp;utm_source=sharebutton?utm_content=DAG-bn0nLI4&amp;utm_campaign=designshare&amp;utm_medium=link2&amp;utm_source=sharebutton?utm_content=DAG-bRre65Q&amp;utm_campaign=designshare&amp;utm_medium=link2&amp;utm_source=sharebutton?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942A7-A9A2-4975-892F-7C856AF96E3C}">
  <ds:schemaRefs>
    <ds:schemaRef ds:uri="http://schemas.microsoft.com/sharepoint/v3/contenttype/forms"/>
  </ds:schemaRefs>
</ds:datastoreItem>
</file>

<file path=customXml/itemProps2.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3</TotalTime>
  <Pages>1</Pages>
  <Words>504</Words>
  <Characters>3138</Characters>
  <Application>Microsoft Office Word</Application>
  <DocSecurity>0</DocSecurity>
  <Lines>80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9</cp:revision>
  <cp:lastPrinted>2026-01-15T22:29:00Z</cp:lastPrinted>
  <dcterms:created xsi:type="dcterms:W3CDTF">2026-01-16T15:59:00Z</dcterms:created>
  <dcterms:modified xsi:type="dcterms:W3CDTF">2026-01-16T16:07:00Z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